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37F28" w14:textId="77777777" w:rsidR="008B077F" w:rsidRDefault="008B077F" w:rsidP="008B07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UPTON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6D5211D9" w14:textId="77777777" w:rsidR="008B077F" w:rsidRDefault="008B077F" w:rsidP="008B07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0839677" w14:textId="77777777" w:rsidR="008B077F" w:rsidRDefault="008B077F" w:rsidP="008B077F">
      <w:pPr>
        <w:rPr>
          <w:rFonts w:ascii="Times New Roman" w:hAnsi="Times New Roman" w:cs="Times New Roman"/>
          <w:sz w:val="24"/>
          <w:szCs w:val="24"/>
        </w:rPr>
      </w:pPr>
    </w:p>
    <w:p w14:paraId="5330049B" w14:textId="77777777" w:rsidR="008B077F" w:rsidRDefault="008B077F" w:rsidP="008B077F">
      <w:pPr>
        <w:rPr>
          <w:rFonts w:ascii="Times New Roman" w:hAnsi="Times New Roman" w:cs="Times New Roman"/>
          <w:sz w:val="24"/>
          <w:szCs w:val="24"/>
        </w:rPr>
      </w:pPr>
    </w:p>
    <w:p w14:paraId="742DA30C" w14:textId="77777777" w:rsidR="008B077F" w:rsidRDefault="008B077F" w:rsidP="008B07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Jul.</w:t>
      </w: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 </w:t>
      </w:r>
    </w:p>
    <w:p w14:paraId="15D4E884" w14:textId="77777777" w:rsidR="008B077F" w:rsidRDefault="008B077F" w:rsidP="008B077F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p.249)</w:t>
      </w:r>
    </w:p>
    <w:p w14:paraId="23E8CBD3" w14:textId="77777777" w:rsidR="008B077F" w:rsidRDefault="008B077F" w:rsidP="008B07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4E01626" w14:textId="77777777" w:rsidR="008B077F" w:rsidRDefault="008B077F" w:rsidP="008B077F">
      <w:pPr>
        <w:rPr>
          <w:rFonts w:ascii="Times New Roman" w:hAnsi="Times New Roman" w:cs="Times New Roman"/>
          <w:sz w:val="24"/>
          <w:szCs w:val="24"/>
        </w:rPr>
      </w:pPr>
    </w:p>
    <w:p w14:paraId="13BE8800" w14:textId="77777777" w:rsidR="008B077F" w:rsidRDefault="008B077F" w:rsidP="008B077F">
      <w:pPr>
        <w:rPr>
          <w:rFonts w:ascii="Times New Roman" w:hAnsi="Times New Roman" w:cs="Times New Roman"/>
          <w:sz w:val="24"/>
          <w:szCs w:val="24"/>
        </w:rPr>
      </w:pPr>
    </w:p>
    <w:p w14:paraId="0F741376" w14:textId="77777777" w:rsidR="008B077F" w:rsidRDefault="008B077F" w:rsidP="008B07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2022</w:t>
      </w:r>
    </w:p>
    <w:p w14:paraId="1585F7E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6AE0F" w14:textId="77777777" w:rsidR="008B077F" w:rsidRDefault="008B077F" w:rsidP="009139A6">
      <w:r>
        <w:separator/>
      </w:r>
    </w:p>
  </w:endnote>
  <w:endnote w:type="continuationSeparator" w:id="0">
    <w:p w14:paraId="10B8D094" w14:textId="77777777" w:rsidR="008B077F" w:rsidRDefault="008B07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487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7A6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97A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3732A" w14:textId="77777777" w:rsidR="008B077F" w:rsidRDefault="008B077F" w:rsidP="009139A6">
      <w:r>
        <w:separator/>
      </w:r>
    </w:p>
  </w:footnote>
  <w:footnote w:type="continuationSeparator" w:id="0">
    <w:p w14:paraId="1187F6C6" w14:textId="77777777" w:rsidR="008B077F" w:rsidRDefault="008B07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BD9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CB8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445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77F"/>
    <w:rsid w:val="000666E0"/>
    <w:rsid w:val="002510B7"/>
    <w:rsid w:val="005C130B"/>
    <w:rsid w:val="00826F5C"/>
    <w:rsid w:val="008B077F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D3E83"/>
  <w15:chartTrackingRefBased/>
  <w15:docId w15:val="{6FC45F75-6807-43CD-BF9F-D92340547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77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2022-03-29T18:32:00Z</dcterms:created>
  <dcterms:modified xsi:type="dcterms:W3CDTF">2022-03-29T18:32:00Z</dcterms:modified>
</cp:coreProperties>
</file>